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A6C2" w14:textId="77777777" w:rsidR="00695A40" w:rsidRDefault="00695A40" w:rsidP="00695A40">
      <w:pPr>
        <w:pStyle w:val="NoSpacing"/>
        <w:rPr>
          <w:rFonts w:cs="Times New Roman"/>
          <w:szCs w:val="24"/>
        </w:rPr>
      </w:pPr>
      <w:proofErr w:type="gramStart"/>
      <w:r>
        <w:rPr>
          <w:rFonts w:cs="Times New Roman"/>
          <w:szCs w:val="24"/>
          <w:u w:val="single"/>
        </w:rPr>
        <w:t>W.FREMANTELL</w:t>
      </w:r>
      <w:proofErr w:type="gramEnd"/>
      <w:r>
        <w:rPr>
          <w:rFonts w:cs="Times New Roman"/>
          <w:szCs w:val="24"/>
        </w:rPr>
        <w:t xml:space="preserve">        (fl.1406)</w:t>
      </w:r>
    </w:p>
    <w:p w14:paraId="74CE208A" w14:textId="77777777" w:rsidR="00695A40" w:rsidRDefault="00695A40" w:rsidP="00695A40">
      <w:pPr>
        <w:pStyle w:val="NoSpacing"/>
        <w:rPr>
          <w:rFonts w:cs="Times New Roman"/>
          <w:szCs w:val="24"/>
        </w:rPr>
      </w:pPr>
    </w:p>
    <w:p w14:paraId="22C33396" w14:textId="77777777" w:rsidR="00695A40" w:rsidRDefault="00695A40" w:rsidP="00695A40">
      <w:pPr>
        <w:pStyle w:val="NoSpacing"/>
        <w:rPr>
          <w:rFonts w:cs="Times New Roman"/>
          <w:szCs w:val="24"/>
        </w:rPr>
      </w:pPr>
    </w:p>
    <w:p w14:paraId="359ED93C" w14:textId="77777777" w:rsidR="00695A40" w:rsidRDefault="00695A40" w:rsidP="00695A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2A00A12C" w14:textId="77777777" w:rsidR="00695A40" w:rsidRDefault="00695A40" w:rsidP="00695A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7533EEAC" w14:textId="77777777" w:rsidR="00695A40" w:rsidRDefault="00695A40" w:rsidP="00695A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64582695" w14:textId="77777777" w:rsidR="00695A40" w:rsidRDefault="00695A40" w:rsidP="00695A40">
      <w:pPr>
        <w:pStyle w:val="NoSpacing"/>
        <w:rPr>
          <w:rFonts w:cs="Times New Roman"/>
          <w:szCs w:val="24"/>
        </w:rPr>
      </w:pPr>
    </w:p>
    <w:p w14:paraId="24CD03C3" w14:textId="77777777" w:rsidR="00695A40" w:rsidRDefault="00695A40" w:rsidP="00695A40">
      <w:pPr>
        <w:pStyle w:val="NoSpacing"/>
        <w:rPr>
          <w:rFonts w:cs="Times New Roman"/>
          <w:szCs w:val="24"/>
        </w:rPr>
      </w:pPr>
    </w:p>
    <w:p w14:paraId="68161D50" w14:textId="77777777" w:rsidR="00695A40" w:rsidRDefault="00695A40" w:rsidP="00695A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702C3A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38AE2" w14:textId="77777777" w:rsidR="00695A40" w:rsidRDefault="00695A40" w:rsidP="009139A6">
      <w:r>
        <w:separator/>
      </w:r>
    </w:p>
  </w:endnote>
  <w:endnote w:type="continuationSeparator" w:id="0">
    <w:p w14:paraId="7C2BAA5B" w14:textId="77777777" w:rsidR="00695A40" w:rsidRDefault="00695A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25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E56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B9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5628D" w14:textId="77777777" w:rsidR="00695A40" w:rsidRDefault="00695A40" w:rsidP="009139A6">
      <w:r>
        <w:separator/>
      </w:r>
    </w:p>
  </w:footnote>
  <w:footnote w:type="continuationSeparator" w:id="0">
    <w:p w14:paraId="359111E8" w14:textId="77777777" w:rsidR="00695A40" w:rsidRDefault="00695A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D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64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73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A40"/>
    <w:rsid w:val="000666E0"/>
    <w:rsid w:val="002510B7"/>
    <w:rsid w:val="00270799"/>
    <w:rsid w:val="005C130B"/>
    <w:rsid w:val="00695A4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684B1"/>
  <w15:chartTrackingRefBased/>
  <w15:docId w15:val="{4CD0203B-CB9B-4430-9B8F-53F98687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5A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2024-04-26T19:01:00Z</dcterms:created>
  <dcterms:modified xsi:type="dcterms:W3CDTF">2024-04-26T19:02:00Z</dcterms:modified>
</cp:coreProperties>
</file>